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-106" w:type="dxa"/>
        <w:tblLook w:val="00A0"/>
      </w:tblPr>
      <w:tblGrid>
        <w:gridCol w:w="1792"/>
        <w:gridCol w:w="3605"/>
        <w:gridCol w:w="1153"/>
        <w:gridCol w:w="8236"/>
      </w:tblGrid>
      <w:tr w:rsidR="00CE64A3" w:rsidRPr="00C14799">
        <w:trPr>
          <w:trHeight w:val="30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E64A3" w:rsidRPr="005F37E4" w:rsidRDefault="00CE64A3" w:rsidP="005F3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F37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ВІДОМОСТІ</w:t>
            </w:r>
          </w:p>
        </w:tc>
      </w:tr>
      <w:tr w:rsidR="00CE64A3" w:rsidRPr="00C14799">
        <w:trPr>
          <w:trHeight w:val="52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4A3" w:rsidRPr="00855CF2" w:rsidRDefault="00CE64A3" w:rsidP="005F3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F37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щодо площі особливо захисних лісових ділянок станом на 01.01. 2023 року</w:t>
            </w:r>
          </w:p>
          <w:p w:rsidR="00CE64A3" w:rsidRPr="00855CF2" w:rsidRDefault="00CE64A3" w:rsidP="005F3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E64A3" w:rsidRPr="00C14799">
        <w:trPr>
          <w:trHeight w:val="360"/>
        </w:trPr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E64A3" w:rsidRDefault="00CE64A3" w:rsidP="005F37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Волинська</w:t>
            </w:r>
          </w:p>
          <w:p w:rsidR="00CE64A3" w:rsidRPr="001953C2" w:rsidRDefault="00CE64A3" w:rsidP="005F37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E64A3" w:rsidRPr="005F37E4" w:rsidRDefault="00CE64A3" w:rsidP="005F37E4">
            <w:pPr>
              <w:spacing w:after="0" w:line="240" w:lineRule="auto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F37E4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7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E64A3" w:rsidRDefault="00CE64A3" w:rsidP="005F37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5F37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Філія ''Камiнь-Каширське лісове господарство'' ДП ''Ліси України'' </w:t>
            </w:r>
          </w:p>
          <w:p w:rsidR="00CE64A3" w:rsidRPr="003F0C1E" w:rsidRDefault="00CE64A3" w:rsidP="005F37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CE64A3" w:rsidRPr="00C14799">
        <w:trPr>
          <w:trHeight w:val="1065"/>
        </w:trPr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4A3" w:rsidRPr="005F37E4" w:rsidRDefault="00CE64A3" w:rsidP="005F3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7E4">
              <w:rPr>
                <w:rFonts w:ascii="Times New Roman" w:hAnsi="Times New Roman" w:cs="Times New Roman"/>
                <w:sz w:val="20"/>
                <w:szCs w:val="20"/>
              </w:rPr>
              <w:t>Найменування та ознаки особливо захисних лісових ділянок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4A3" w:rsidRPr="005F37E4" w:rsidRDefault="00CE64A3" w:rsidP="005F3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7E4">
              <w:rPr>
                <w:rFonts w:ascii="Times New Roman" w:hAnsi="Times New Roman" w:cs="Times New Roman"/>
                <w:sz w:val="20"/>
                <w:szCs w:val="20"/>
              </w:rPr>
              <w:t>Нормативи виділення особливо захисних лісових ділянок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4A3" w:rsidRPr="003F0C1E" w:rsidRDefault="00CE64A3" w:rsidP="005F3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7E4">
              <w:rPr>
                <w:rFonts w:ascii="Times New Roman" w:hAnsi="Times New Roman" w:cs="Times New Roman"/>
                <w:sz w:val="20"/>
                <w:szCs w:val="20"/>
              </w:rPr>
              <w:t>Площа, обчислена за норма</w:t>
            </w:r>
            <w:r w:rsidRPr="003F0C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  <w:r w:rsidRPr="005F37E4">
              <w:rPr>
                <w:rFonts w:ascii="Times New Roman" w:hAnsi="Times New Roman" w:cs="Times New Roman"/>
                <w:sz w:val="20"/>
                <w:szCs w:val="20"/>
              </w:rPr>
              <w:t xml:space="preserve">вами, </w:t>
            </w:r>
          </w:p>
          <w:p w:rsidR="00CE64A3" w:rsidRPr="003F0C1E" w:rsidRDefault="00CE64A3" w:rsidP="005F3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F37E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ект</w:t>
            </w:r>
            <w:r w:rsidRPr="005F37E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рів</w:t>
            </w:r>
          </w:p>
        </w:tc>
        <w:tc>
          <w:tcPr>
            <w:tcW w:w="2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4A3" w:rsidRPr="005F37E4" w:rsidRDefault="00CE64A3" w:rsidP="005F3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Місце</w:t>
            </w:r>
            <w:r w:rsidRPr="005F37E4">
              <w:rPr>
                <w:rFonts w:ascii="Times New Roman" w:hAnsi="Times New Roman" w:cs="Times New Roman"/>
                <w:sz w:val="20"/>
                <w:szCs w:val="20"/>
              </w:rPr>
              <w:t>знаходження особливо захисних лісових ділянок (лісництво, квартал, виділ)</w:t>
            </w:r>
          </w:p>
        </w:tc>
      </w:tr>
      <w:tr w:rsidR="00CE64A3" w:rsidRPr="00C14799">
        <w:trPr>
          <w:trHeight w:val="26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E64A3" w:rsidRPr="005F37E4" w:rsidRDefault="00CE64A3" w:rsidP="005F37E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37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1. Особливо захисні ділянки виділені за нормативами додатку 5 до Порядку </w:t>
            </w:r>
          </w:p>
        </w:tc>
      </w:tr>
      <w:tr w:rsidR="00CE64A3" w:rsidRPr="00A2166B">
        <w:trPr>
          <w:trHeight w:val="5280"/>
        </w:trPr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E64A3" w:rsidRPr="005F37E4" w:rsidRDefault="00CE64A3" w:rsidP="005F37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Лісові ділянки уздовж річок,судохідних і магістральних каналів, навколо озер та водойм (берегозахисні лісові ділянки)</w:t>
            </w:r>
          </w:p>
        </w:tc>
        <w:tc>
          <w:tcPr>
            <w:tcW w:w="1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4A3" w:rsidRPr="005F37E4" w:rsidRDefault="00CE64A3" w:rsidP="005F37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Лісові ділянки шириною200 метрів, але не більше ширини виділеної смуги лісів уздовж  річок, навколо озер, водойм та інших водних об’єктів і шириною 150 метрів-де смуги лісів не виділено. Уздовж  річок завдовжки понад 1 тис. кілометрів і навколо озер, водойм площею понад 10 тис. гектарів, а також уздовж судохідних і магістральних каналів ширина берегозахисних лісових ділянок визначається з урахуванням  результатів спеціальних обстежень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64A3" w:rsidRPr="005F37E4" w:rsidRDefault="00CE64A3" w:rsidP="00EB1266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F37E4">
              <w:rPr>
                <w:rFonts w:ascii="Arial CYR" w:hAnsi="Arial CYR" w:cs="Arial CYR"/>
                <w:color w:val="000000"/>
                <w:sz w:val="20"/>
                <w:szCs w:val="20"/>
              </w:rPr>
              <w:t>1698,2</w:t>
            </w:r>
          </w:p>
        </w:tc>
        <w:tc>
          <w:tcPr>
            <w:tcW w:w="2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64A3" w:rsidRPr="00514701" w:rsidRDefault="00CE64A3" w:rsidP="005F37E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51470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Добренське лісництво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 17(вид.65,69-7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1),</w:t>
            </w:r>
            <w:r w:rsidRPr="0051470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Бузаківське лісництво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кв. 4(вид.64,66),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16(вид.14-16,18-19),кв. 23(вид.5,16-17,41-42),кв. 33(вид.9-13),кв. 39(вид.84),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51(вид.65,68-71),кв. 62(вид.24,26,29,33,35,41-42),кв. 63(вид.8-9,23,38-39,52,72,74,79-8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0),</w:t>
            </w:r>
            <w:r w:rsidRPr="0051470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Видертське лісництво</w:t>
            </w:r>
            <w:r w:rsidRPr="0051470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 кв. 43(вид.1-2,12-13,21-22),кв. 44(вид.1-2,7,9,27,43),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51470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Кримнівське</w:t>
            </w:r>
            <w:r w:rsidRPr="0051470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51470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лісництво</w:t>
            </w:r>
            <w:r w:rsidRPr="0051470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кв. 1(вид.1-3,7-8,13,15-17,19),кв. 2(вид.1,4,10,14),кв. 4(вид.1-2,5-6,8-9,11-12),кв. 14(вид.3-5,8,18),кв. 15(вид.1,16-18,25),кв. 26(вид.3,5,8),кв. 28(вид.10,17),. 42(вид.37-39),кв. 46(вид.1-9),кв. 47(вид.1-12),кв. 59(вид.48,50-53),кв. 62(вид.1-3,5-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9</w:t>
            </w:r>
            <w:r w:rsidRPr="0051470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),</w:t>
            </w:r>
            <w:r w:rsidRPr="0051470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Пнівненське лісництво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51470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 20(вид.24-28,30-32),кв. 31(вид.43-47,49),кв. 40(вид.1,6,12-14,16,21,25-27,33-35),кв. 41(вид.1-2,10,16-17,24-26,31),</w:t>
            </w:r>
            <w:r w:rsidRPr="0051470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Тоболівське лісництво</w:t>
            </w:r>
            <w:r w:rsidRPr="0051470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51470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7(вид.2,10,12-13,33),кв. 20(вид.33-35,37,39-40,43),кв. 21(вид.39-41,43-44,51),кв. 22(вид.1-5,7,10-11),кв. 25(вид.1-8,10-15,19),кв. 42(вид.1-4,9-11),кв. 44(вид.1),кв. 53(вид.39,42,46,48),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кв. </w:t>
            </w:r>
            <w:r w:rsidRPr="0051470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54(вид.13,15,17-18,27-30),кв. 57(вид.22-24,43,49,54),кв. 59(вид.2,4-9,13-14,32,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36)</w:t>
            </w:r>
            <w:r w:rsidRPr="0051470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51470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Нуйнівське лісництво</w:t>
            </w:r>
            <w:r w:rsidRPr="0051470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кв. 2(вид.10,13-14,16,19),кв. 4(вид.13-17,26-27),кв. 5(вид.18-19,28,34),кв. 7(вид.7-8,10-11),кв. 10(вид.7-9),кв. 11(вид.1-2),кв. 13(вид.28-29),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51470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14(вид.1,6),кв. 17(вид.18,27,37-38,40,42),кв. 24(вид.1,9-14,16-17,19,21-22,25,28-30),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51470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25(вид.31-32,34),кв. 26(вид.16-17,21-25,27-28),кв. 33(вид.22-23,25-27,33-35,37-40),кв. 39(вид.4-8,13-15,22-24,27,29,37-39,57,59),Клітицьке лісництво кв. 22(вид.22-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24</w:t>
            </w:r>
            <w:r w:rsidRPr="0051470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51470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51470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Полицівське лісництво</w:t>
            </w:r>
            <w:r w:rsidRPr="0051470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кв. 1(вид.20),кв. 6(вид.20,23-25,38,47,55,57,61-67,70),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51470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8(вид.2,6,64),кв. 9(вид.2-6,9-11,14,20,27-29,33),кв. 12(вид.18),кв. 16(вид.25),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51470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27(вид.3,29),кв. 34(вид.32-38),кв. 37(вид.18),кв. 38(вид.1-7),кв. 60(вид.3-9),</w:t>
            </w:r>
            <w:r w:rsidRPr="0051470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 xml:space="preserve">Боровненське ліництво </w:t>
            </w:r>
            <w:r w:rsidRPr="0051470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 5(вид.3),кв. 17(вид.7,23),кв. 18(вид.1),кв. 19(вид.101-102),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51470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51470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20(вид.1,9,12,18),кв. 21(вид.1-3,15,17,19,22,61-64,72),кв. 22(вид.1,3-5,8-20,34,37,41),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51470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23(вид.1-3),кв. 30(вид.46,48),кв. 31(вид.83),кв. 32(вид.43,53,58-62,75-76,83-85),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51470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33(вид.2,9,11,13,17,20,25-27),кв. 36(вид.46-47),кв. 38(вид.17),кв. 39(вид.1-2,4-9), </w:t>
            </w:r>
          </w:p>
        </w:tc>
      </w:tr>
    </w:tbl>
    <w:p w:rsidR="00CE64A3" w:rsidRDefault="00CE64A3">
      <w:pPr>
        <w:rPr>
          <w:lang w:val="uk-UA"/>
        </w:rPr>
      </w:pPr>
    </w:p>
    <w:p w:rsidR="00CE64A3" w:rsidRDefault="00CE64A3">
      <w:pPr>
        <w:rPr>
          <w:lang w:val="uk-UA"/>
        </w:rPr>
      </w:pPr>
    </w:p>
    <w:tbl>
      <w:tblPr>
        <w:tblW w:w="5000" w:type="pct"/>
        <w:tblInd w:w="-106" w:type="dxa"/>
        <w:tblLook w:val="00A0"/>
      </w:tblPr>
      <w:tblGrid>
        <w:gridCol w:w="1792"/>
        <w:gridCol w:w="3605"/>
        <w:gridCol w:w="1153"/>
        <w:gridCol w:w="8236"/>
      </w:tblGrid>
      <w:tr w:rsidR="00CE64A3" w:rsidRPr="00C14799">
        <w:trPr>
          <w:trHeight w:val="1065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4A3" w:rsidRPr="005F37E4" w:rsidRDefault="00CE64A3" w:rsidP="00C6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7E4">
              <w:rPr>
                <w:rFonts w:ascii="Times New Roman" w:hAnsi="Times New Roman" w:cs="Times New Roman"/>
                <w:sz w:val="20"/>
                <w:szCs w:val="20"/>
              </w:rPr>
              <w:t>Найменування та ознаки особливо захисних лісових ділянок</w:t>
            </w:r>
          </w:p>
        </w:tc>
        <w:tc>
          <w:tcPr>
            <w:tcW w:w="1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4A3" w:rsidRPr="005F37E4" w:rsidRDefault="00CE64A3" w:rsidP="00C6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7E4">
              <w:rPr>
                <w:rFonts w:ascii="Times New Roman" w:hAnsi="Times New Roman" w:cs="Times New Roman"/>
                <w:sz w:val="20"/>
                <w:szCs w:val="20"/>
              </w:rPr>
              <w:t>Нормативи виділення особливо захисних лісових ділянок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4A3" w:rsidRPr="003F0C1E" w:rsidRDefault="00CE64A3" w:rsidP="00C6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7E4">
              <w:rPr>
                <w:rFonts w:ascii="Times New Roman" w:hAnsi="Times New Roman" w:cs="Times New Roman"/>
                <w:sz w:val="20"/>
                <w:szCs w:val="20"/>
              </w:rPr>
              <w:t>Площа, обчислена за норма</w:t>
            </w:r>
            <w:r w:rsidRPr="003F0C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  <w:r w:rsidRPr="005F37E4">
              <w:rPr>
                <w:rFonts w:ascii="Times New Roman" w:hAnsi="Times New Roman" w:cs="Times New Roman"/>
                <w:sz w:val="20"/>
                <w:szCs w:val="20"/>
              </w:rPr>
              <w:t xml:space="preserve">вами, </w:t>
            </w:r>
          </w:p>
          <w:p w:rsidR="00CE64A3" w:rsidRPr="003F0C1E" w:rsidRDefault="00CE64A3" w:rsidP="00C6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F37E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ект</w:t>
            </w:r>
            <w:r w:rsidRPr="005F37E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рів</w:t>
            </w:r>
          </w:p>
        </w:tc>
        <w:tc>
          <w:tcPr>
            <w:tcW w:w="2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4A3" w:rsidRPr="005F37E4" w:rsidRDefault="00CE64A3" w:rsidP="00C6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Місце</w:t>
            </w:r>
            <w:r w:rsidRPr="005F37E4">
              <w:rPr>
                <w:rFonts w:ascii="Times New Roman" w:hAnsi="Times New Roman" w:cs="Times New Roman"/>
                <w:sz w:val="20"/>
                <w:szCs w:val="20"/>
              </w:rPr>
              <w:t>знаходження особливо захисних лісових ділянок (лісництво, квартал, виділ)</w:t>
            </w:r>
          </w:p>
        </w:tc>
      </w:tr>
      <w:tr w:rsidR="00CE64A3" w:rsidRPr="00A27C63">
        <w:trPr>
          <w:trHeight w:val="2295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64A3" w:rsidRPr="005F37E4" w:rsidRDefault="00CE64A3" w:rsidP="005F37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4A3" w:rsidRPr="005F37E4" w:rsidRDefault="00CE64A3" w:rsidP="005F37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64A3" w:rsidRPr="005F37E4" w:rsidRDefault="00CE64A3" w:rsidP="005F37E4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2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64A3" w:rsidRPr="00A27C63" w:rsidRDefault="00CE64A3" w:rsidP="005F37E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.1-2,5-9,11-12),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41(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.1-3,8,10-11,13,15),</w:t>
            </w:r>
            <w:r w:rsidRPr="00EA2B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Велико - Обзирське лісництво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.46,48-50,56-57,59,61-62),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43(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.29,34-35,37-47,49),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44(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.3-4,8-9,12,16),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.56-58,65-66),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66(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.45,49-50),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67(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.34),</w:t>
            </w:r>
            <w:r w:rsidRPr="00EA2B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Сошичненське лісництво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кв.5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.1-5,7-8,10-15,17-18),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8(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.2-4,7,10-11,14,16),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9(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.1,10,14,16-19,22-26,31),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.1,3-4,7,10-11,18,21),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12(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.2-3,5,8,11-42,45,49-51),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18(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.39),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.1),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35(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.49,51,54-55,57),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36(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.22-25,36,38,64,67-68,70,73),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.24),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39(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.65,67-69),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41(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.13,15,31,33,63-64),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42(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.1,3-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4,</w:t>
            </w:r>
            <w:r w:rsidRPr="00195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</w:t>
            </w:r>
            <w:r w:rsidRPr="00A27C6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12,16,23,27,46,48,59,63,66-73,75-76,78,85-86,114,121,127-128,138),кв. 43(вид.1-2,9-11,13-15,20,22),кв. 44(вид.35</w:t>
            </w: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),Карпилівське лісництво</w:t>
            </w:r>
            <w:r w:rsidRPr="00A27C6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 кв. 2(вид.11,15-19,25-26),кв. 8(вид.7,10-14,16,18-21,25-31),кв. 9(вид.1-4,6,13-15),кв. 60(вид.1-4,6-7,11-12),</w:t>
            </w:r>
          </w:p>
        </w:tc>
      </w:tr>
      <w:tr w:rsidR="00CE64A3" w:rsidRPr="00953014">
        <w:trPr>
          <w:trHeight w:val="2100"/>
        </w:trPr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4A3" w:rsidRPr="005F37E4" w:rsidRDefault="00CE64A3" w:rsidP="005F37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Лісові ділянки, що мають спеціальне господарське значення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64A3" w:rsidRPr="005F37E4" w:rsidRDefault="00CE64A3" w:rsidP="005F37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Лісонасінні, горіхоплідні, плодово-ягідні, медоносні, постійні науково-дослідні та інші лісові ділянки, що мають спеціальне господарське значення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64A3" w:rsidRPr="005F37E4" w:rsidRDefault="00CE64A3" w:rsidP="00EB1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319,3</w:t>
            </w:r>
          </w:p>
        </w:tc>
        <w:tc>
          <w:tcPr>
            <w:tcW w:w="2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64A3" w:rsidRPr="006A34DA" w:rsidRDefault="00CE64A3" w:rsidP="005F37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Добренське лісництво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 17(вид.40),кв. 36(вид.58-59,6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1),</w:t>
            </w: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Бузаківське лісництво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 11</w:t>
            </w:r>
          </w:p>
          <w:p w:rsidR="00CE64A3" w:rsidRPr="001508BB" w:rsidRDefault="00CE64A3" w:rsidP="005F37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.13),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22(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.1),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56(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.24,34),</w:t>
            </w: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Видертське</w:t>
            </w:r>
            <w:r w:rsidRPr="001508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лісництво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54(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.49),</w:t>
            </w: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Кримнівське</w:t>
            </w:r>
            <w:r w:rsidRPr="001508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лісництво</w:t>
            </w:r>
            <w:r w:rsidRPr="001508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45(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.20),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47(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.25),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49(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.36-37),</w:t>
            </w: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Пнівненське</w:t>
            </w:r>
            <w:r w:rsidRPr="001508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лісництво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6</w:t>
            </w:r>
          </w:p>
          <w:p w:rsidR="00CE64A3" w:rsidRPr="001508BB" w:rsidRDefault="00CE64A3" w:rsidP="005F37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.45),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17(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.2),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20(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.10),</w:t>
            </w: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Тоболівське</w:t>
            </w:r>
            <w:r w:rsidRPr="001508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лісництво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1(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.4),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27(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.3),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50</w:t>
            </w:r>
          </w:p>
          <w:p w:rsidR="00CE64A3" w:rsidRPr="001508BB" w:rsidRDefault="00CE64A3" w:rsidP="005F37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.39),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58(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.82-83),</w:t>
            </w: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Нуйнівське</w:t>
            </w:r>
            <w:r w:rsidRPr="001508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лісництво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10(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.28,32,34),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11(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.32),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.8),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17(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.31,39),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19(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.9,11,14),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53(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.36),</w:t>
            </w: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Клітицьке</w:t>
            </w:r>
            <w:r w:rsidRPr="001508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лісництво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.19),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21(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.25),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32(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.1-2),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33(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.13),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42(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.13),</w:t>
            </w: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Полицівське</w:t>
            </w:r>
            <w:r w:rsidRPr="001508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лісництво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7(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.43,76),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8(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.1,17,22),</w:t>
            </w: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Боровненське</w:t>
            </w:r>
            <w:r w:rsidRPr="001508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ліництво</w:t>
            </w:r>
            <w:r w:rsidRPr="001508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2(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.8),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.1-2),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13(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.8,50-52,59-60),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14(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.45-46,53,55-56),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32(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.5),</w:t>
            </w: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Велико</w:t>
            </w:r>
            <w:r w:rsidRPr="001508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-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Обзирське</w:t>
            </w:r>
            <w:r w:rsidRPr="001508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лісництво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27(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.9),</w:t>
            </w: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Сошичненське</w:t>
            </w:r>
            <w:r w:rsidRPr="001508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лісництво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15(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.24),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.7),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54(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.19),</w:t>
            </w: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Карпилівське</w:t>
            </w:r>
            <w:r w:rsidRPr="001508B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лісництво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10(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.13),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11(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.9),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.9),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67(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.46),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73(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r w:rsidRPr="00150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.25),</w:t>
            </w:r>
          </w:p>
        </w:tc>
      </w:tr>
    </w:tbl>
    <w:p w:rsidR="00CE64A3" w:rsidRDefault="00CE64A3">
      <w:pPr>
        <w:rPr>
          <w:lang w:val="uk-UA"/>
        </w:rPr>
      </w:pPr>
    </w:p>
    <w:p w:rsidR="00CE64A3" w:rsidRDefault="00CE64A3">
      <w:pPr>
        <w:rPr>
          <w:lang w:val="uk-UA"/>
        </w:rPr>
      </w:pPr>
    </w:p>
    <w:p w:rsidR="00CE64A3" w:rsidRDefault="00CE64A3">
      <w:pPr>
        <w:rPr>
          <w:lang w:val="uk-UA"/>
        </w:rPr>
      </w:pPr>
    </w:p>
    <w:p w:rsidR="00CE64A3" w:rsidRDefault="00CE64A3">
      <w:pPr>
        <w:rPr>
          <w:lang w:val="uk-UA"/>
        </w:rPr>
      </w:pPr>
    </w:p>
    <w:p w:rsidR="00CE64A3" w:rsidRDefault="00CE64A3">
      <w:pPr>
        <w:rPr>
          <w:lang w:val="uk-UA"/>
        </w:rPr>
      </w:pPr>
    </w:p>
    <w:p w:rsidR="00CE64A3" w:rsidRDefault="00CE64A3">
      <w:pPr>
        <w:rPr>
          <w:lang w:val="uk-UA"/>
        </w:rPr>
      </w:pPr>
    </w:p>
    <w:tbl>
      <w:tblPr>
        <w:tblW w:w="5000" w:type="pct"/>
        <w:tblInd w:w="-106" w:type="dxa"/>
        <w:tblLook w:val="00A0"/>
      </w:tblPr>
      <w:tblGrid>
        <w:gridCol w:w="1792"/>
        <w:gridCol w:w="3605"/>
        <w:gridCol w:w="1153"/>
        <w:gridCol w:w="8236"/>
      </w:tblGrid>
      <w:tr w:rsidR="00CE64A3" w:rsidRPr="00C14799">
        <w:trPr>
          <w:trHeight w:val="1065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4A3" w:rsidRPr="005F37E4" w:rsidRDefault="00CE64A3" w:rsidP="00C6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7E4">
              <w:rPr>
                <w:rFonts w:ascii="Times New Roman" w:hAnsi="Times New Roman" w:cs="Times New Roman"/>
                <w:sz w:val="20"/>
                <w:szCs w:val="20"/>
              </w:rPr>
              <w:t>Найменування та ознаки особливо захисних лісових ділянок</w:t>
            </w:r>
          </w:p>
        </w:tc>
        <w:tc>
          <w:tcPr>
            <w:tcW w:w="1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4A3" w:rsidRPr="005F37E4" w:rsidRDefault="00CE64A3" w:rsidP="00C6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7E4">
              <w:rPr>
                <w:rFonts w:ascii="Times New Roman" w:hAnsi="Times New Roman" w:cs="Times New Roman"/>
                <w:sz w:val="20"/>
                <w:szCs w:val="20"/>
              </w:rPr>
              <w:t>Нормативи виділення особливо захисних лісових ділянок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4A3" w:rsidRPr="003F0C1E" w:rsidRDefault="00CE64A3" w:rsidP="00C6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7E4">
              <w:rPr>
                <w:rFonts w:ascii="Times New Roman" w:hAnsi="Times New Roman" w:cs="Times New Roman"/>
                <w:sz w:val="20"/>
                <w:szCs w:val="20"/>
              </w:rPr>
              <w:t>Площа, обчислена за норма</w:t>
            </w:r>
            <w:r w:rsidRPr="003F0C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  <w:r w:rsidRPr="005F37E4">
              <w:rPr>
                <w:rFonts w:ascii="Times New Roman" w:hAnsi="Times New Roman" w:cs="Times New Roman"/>
                <w:sz w:val="20"/>
                <w:szCs w:val="20"/>
              </w:rPr>
              <w:t xml:space="preserve">вами, </w:t>
            </w:r>
          </w:p>
          <w:p w:rsidR="00CE64A3" w:rsidRPr="003F0C1E" w:rsidRDefault="00CE64A3" w:rsidP="00C6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F37E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ект</w:t>
            </w:r>
            <w:r w:rsidRPr="005F37E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рів</w:t>
            </w:r>
          </w:p>
        </w:tc>
        <w:tc>
          <w:tcPr>
            <w:tcW w:w="2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4A3" w:rsidRPr="005F37E4" w:rsidRDefault="00CE64A3" w:rsidP="00C6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Місце</w:t>
            </w:r>
            <w:r w:rsidRPr="005F37E4">
              <w:rPr>
                <w:rFonts w:ascii="Times New Roman" w:hAnsi="Times New Roman" w:cs="Times New Roman"/>
                <w:sz w:val="20"/>
                <w:szCs w:val="20"/>
              </w:rPr>
              <w:t>знаходження особливо захисних лісових ділянок (лісництво, квартал, виділ)</w:t>
            </w:r>
          </w:p>
        </w:tc>
      </w:tr>
      <w:tr w:rsidR="00CE64A3" w:rsidRPr="00A2166B">
        <w:trPr>
          <w:trHeight w:val="3300"/>
        </w:trPr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4A3" w:rsidRPr="005F37E4" w:rsidRDefault="00CE64A3" w:rsidP="005F37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Лісові ділянки, що прилягають до забудованих земель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64A3" w:rsidRPr="005F37E4" w:rsidRDefault="00CE64A3" w:rsidP="005F37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Лісові ділянки шириною 50 метрів у лісах, де дозволяється проведення рубок головного користування, уздовж межі забудованих земель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64A3" w:rsidRPr="003F0C1E" w:rsidRDefault="00CE64A3" w:rsidP="00EB1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,0</w:t>
            </w:r>
          </w:p>
        </w:tc>
        <w:tc>
          <w:tcPr>
            <w:tcW w:w="2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64A3" w:rsidRDefault="00CE64A3" w:rsidP="005F37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 xml:space="preserve">Добренське лісництво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EB126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 42(вид.38-40),кв. 47(вид.1,11,21,25,35),кв. 55(вид.47,86,88-90),</w:t>
            </w: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Бузаківське лісництво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EB126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кв. 1(вид.29),кв. 2(вид.1,11),кв. 5(вид.20),кв. 7(вид.9),кв. 9(вид.8-9,12,31,50,62-64,68-70,74),кв. 16(вид.8,10),кв. 17(вид.33,39),кв. 20(вид.19,28-31),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EB126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21(вид.9,18),кв. 23(вид.43,47),кв. 32(вид.8),кв. 33(вид.4,8),кв. 34(вид.107),кв. 39(вид.16,25-26,85,91-92),кв. 41(вид.52),кв. 59(вид.64,68-71,112-113),кв. 60(вид.39-40,42),</w:t>
            </w: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Видертське</w:t>
            </w:r>
            <w:r w:rsidRPr="00EB126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 xml:space="preserve">лісництво </w:t>
            </w:r>
            <w:r w:rsidRPr="00EB126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 1(вид.15-16),кв. 2(вид.1,3-4),кв. 24(вид.49),</w:t>
            </w: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 xml:space="preserve">Кримнівське лісництво </w:t>
            </w:r>
            <w:r w:rsidRPr="00EB126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     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EB126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12(вид.1-2,23),кв. 13(вид.1),кв. 20(вид.7-9,17,42,45),кв. 21(вид.12),кв. 25(вид.25-26,28,32,37),кв. 26(вид.4),кв. 28(вид.2,11),кв. 36(вид.2,8),кв. 39(вид.2,24),кв. 45(вид.1-2,7-8,10,14-16,18,21-25),кв. 48(вид.72,74,76,85),кв. 49(вид.61-62,65-66,70-71),кв. 54(вид.6-7,18-19,21),кв. 55(вид.56-57),кв. 56(вид.52-54),кв. 58(вид.76),кв. 59(вид.1),</w:t>
            </w: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 xml:space="preserve">Тоболівське лісництво  </w:t>
            </w:r>
            <w:r w:rsidRPr="00EB126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     кв. 11(вид.36),кв. 12(вид.38,40),кв. 13(вид.30-33,38),кв. 21(вид.6,8,10,16,34),кв. 25(вид.57,61-64),кв. 38(вид.1-6,57,60),</w:t>
            </w: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Клітицьке лісництво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EB126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 6(вид.4),</w:t>
            </w: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Полицівське</w:t>
            </w:r>
            <w:r w:rsidRPr="00EB126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лісництво</w:t>
            </w:r>
            <w:r w:rsidRPr="00EB126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      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EB126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1(вид.9),кв. 5(вид.36,72),кв. 6(вид.1-3,60),кв. 9(вид.7,61-64,66,70),кв. 19(вид.16,20),</w:t>
            </w:r>
          </w:p>
          <w:p w:rsidR="00CE64A3" w:rsidRPr="00EB1266" w:rsidRDefault="00CE64A3" w:rsidP="005F37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EB126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25(вид.2,18),кв. 40(вид.1,48),кв. 43(вид.2-3,9),кв. 44(вид.2,8),кв. 45(вид.12,41,45,49),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EB126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49(вид.5-6,8-9,14-15),</w:t>
            </w: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 xml:space="preserve">Боровненське ліництво </w:t>
            </w:r>
            <w:r w:rsidRPr="00EB126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кв. 8(вид.39-40),кв. 11(вид.36),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EB126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14(вид.54,57-59,61,63-65),кв. 15(вид.10,13,24-25,29),кв. 16(вид.21,25,32),кв. 19(вид.1),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EB126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23(вид.6,21,23,34),кв. 26(вид.33),кв. 27(вид.44-46),кв. 28(вид.13,44),кв. 29(вид.5,9-10),кв.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EB126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30(вид.38,41,47),кв. 41(вид.4),</w:t>
            </w: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Сошичненське лісництво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EB126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кв. 3(вид.51,54,57,60),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EB126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7(вид.6),кв. 12(вид.63),кв. 54(вид.23),кв. 60(вид.47,53),кв. 61(вид.6,14,30),</w:t>
            </w: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Карпилівське</w:t>
            </w:r>
            <w:r w:rsidRPr="00EB126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 xml:space="preserve">лісництво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EB126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 40(вид.1,4,6,11-13),</w:t>
            </w:r>
          </w:p>
        </w:tc>
      </w:tr>
    </w:tbl>
    <w:p w:rsidR="00CE64A3" w:rsidRDefault="00CE64A3">
      <w:pPr>
        <w:rPr>
          <w:lang w:val="uk-UA"/>
        </w:rPr>
      </w:pPr>
    </w:p>
    <w:p w:rsidR="00CE64A3" w:rsidRDefault="00CE64A3">
      <w:pPr>
        <w:rPr>
          <w:lang w:val="uk-UA"/>
        </w:rPr>
      </w:pPr>
    </w:p>
    <w:p w:rsidR="00CE64A3" w:rsidRDefault="00CE64A3">
      <w:pPr>
        <w:rPr>
          <w:lang w:val="uk-UA"/>
        </w:rPr>
      </w:pPr>
    </w:p>
    <w:p w:rsidR="00CE64A3" w:rsidRDefault="00CE64A3">
      <w:pPr>
        <w:rPr>
          <w:lang w:val="uk-UA"/>
        </w:rPr>
      </w:pPr>
    </w:p>
    <w:p w:rsidR="00CE64A3" w:rsidRDefault="00CE64A3">
      <w:pPr>
        <w:rPr>
          <w:lang w:val="uk-UA"/>
        </w:rPr>
      </w:pPr>
    </w:p>
    <w:p w:rsidR="00CE64A3" w:rsidRDefault="00CE64A3">
      <w:pPr>
        <w:rPr>
          <w:lang w:val="uk-UA"/>
        </w:rPr>
      </w:pPr>
    </w:p>
    <w:p w:rsidR="00CE64A3" w:rsidRDefault="00CE64A3">
      <w:pPr>
        <w:rPr>
          <w:lang w:val="uk-UA"/>
        </w:rPr>
      </w:pPr>
    </w:p>
    <w:p w:rsidR="00CE64A3" w:rsidRDefault="00CE64A3">
      <w:pPr>
        <w:rPr>
          <w:lang w:val="uk-UA"/>
        </w:rPr>
      </w:pPr>
    </w:p>
    <w:tbl>
      <w:tblPr>
        <w:tblW w:w="5000" w:type="pct"/>
        <w:tblInd w:w="-106" w:type="dxa"/>
        <w:tblLook w:val="00A0"/>
      </w:tblPr>
      <w:tblGrid>
        <w:gridCol w:w="1792"/>
        <w:gridCol w:w="3605"/>
        <w:gridCol w:w="1153"/>
        <w:gridCol w:w="8236"/>
      </w:tblGrid>
      <w:tr w:rsidR="00CE64A3" w:rsidRPr="00C14799">
        <w:trPr>
          <w:trHeight w:val="1065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4A3" w:rsidRPr="005F37E4" w:rsidRDefault="00CE64A3" w:rsidP="00C6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7E4">
              <w:rPr>
                <w:rFonts w:ascii="Times New Roman" w:hAnsi="Times New Roman" w:cs="Times New Roman"/>
                <w:sz w:val="20"/>
                <w:szCs w:val="20"/>
              </w:rPr>
              <w:t>Найменування та ознаки особливо захисних лісових ділянок</w:t>
            </w:r>
          </w:p>
        </w:tc>
        <w:tc>
          <w:tcPr>
            <w:tcW w:w="1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4A3" w:rsidRPr="005F37E4" w:rsidRDefault="00CE64A3" w:rsidP="00C6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7E4">
              <w:rPr>
                <w:rFonts w:ascii="Times New Roman" w:hAnsi="Times New Roman" w:cs="Times New Roman"/>
                <w:sz w:val="20"/>
                <w:szCs w:val="20"/>
              </w:rPr>
              <w:t>Нормативи виділення особливо захисних лісових ділянок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4A3" w:rsidRPr="003F0C1E" w:rsidRDefault="00CE64A3" w:rsidP="00C6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7E4">
              <w:rPr>
                <w:rFonts w:ascii="Times New Roman" w:hAnsi="Times New Roman" w:cs="Times New Roman"/>
                <w:sz w:val="20"/>
                <w:szCs w:val="20"/>
              </w:rPr>
              <w:t>Площа, обчислена за норма</w:t>
            </w:r>
            <w:r w:rsidRPr="003F0C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  <w:r w:rsidRPr="005F37E4">
              <w:rPr>
                <w:rFonts w:ascii="Times New Roman" w:hAnsi="Times New Roman" w:cs="Times New Roman"/>
                <w:sz w:val="20"/>
                <w:szCs w:val="20"/>
              </w:rPr>
              <w:t xml:space="preserve">вами, </w:t>
            </w:r>
          </w:p>
          <w:p w:rsidR="00CE64A3" w:rsidRPr="003F0C1E" w:rsidRDefault="00CE64A3" w:rsidP="00C6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F37E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ект</w:t>
            </w:r>
            <w:r w:rsidRPr="005F37E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рів</w:t>
            </w:r>
          </w:p>
        </w:tc>
        <w:tc>
          <w:tcPr>
            <w:tcW w:w="2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4A3" w:rsidRPr="005F37E4" w:rsidRDefault="00CE64A3" w:rsidP="00C6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Місце</w:t>
            </w:r>
            <w:r w:rsidRPr="005F37E4">
              <w:rPr>
                <w:rFonts w:ascii="Times New Roman" w:hAnsi="Times New Roman" w:cs="Times New Roman"/>
                <w:sz w:val="20"/>
                <w:szCs w:val="20"/>
              </w:rPr>
              <w:t>знаходження особливо захисних лісових ділянок (лісництво, квартал, виділ)</w:t>
            </w:r>
          </w:p>
        </w:tc>
      </w:tr>
      <w:tr w:rsidR="00CE64A3" w:rsidRPr="00413485">
        <w:trPr>
          <w:trHeight w:val="3300"/>
        </w:trPr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4A3" w:rsidRPr="005F37E4" w:rsidRDefault="00CE64A3" w:rsidP="005F37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Лісові ділянки, що прилягають до залізниць, автомобільних доріг державного значення, державного кордону</w:t>
            </w:r>
          </w:p>
        </w:tc>
        <w:tc>
          <w:tcPr>
            <w:tcW w:w="12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64A3" w:rsidRPr="005F37E4" w:rsidRDefault="00CE64A3" w:rsidP="005F37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Лісові ділянки шириною 50 метрів (у рівнинних лісах) і 100 метрів (у гірських лісах) у лісах, де дозволяється проведення рубок головного користування, уздовж смуг відведення залізниць, автомобільних доріг державного значення і державного кордону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64A3" w:rsidRPr="005F37E4" w:rsidRDefault="00CE64A3" w:rsidP="00EB1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348,3</w:t>
            </w:r>
          </w:p>
        </w:tc>
        <w:tc>
          <w:tcPr>
            <w:tcW w:w="2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64A3" w:rsidRDefault="00CE64A3" w:rsidP="005F37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Добренське лісництво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кв. 31(вид.20,25-26,28-31),кв. 32(вид.35-39,41,45,47),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33(вид.34),кв. 38(вид.11-12,16,22,24,27-28,31),</w:t>
            </w: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Бузаківське лісництво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кв. 24(вид.44-45),кв. 32(вид.54-55),кв. 33(вид.17),кв. 34(вид.1),кв. 36(вид.17-19,24,28,83-84),кв. 61(вид.17-18),</w:t>
            </w: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Видертське лісництво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 46(вид.78,81,83-91,93-94),кв. 48(вид.40-45),кв. 49(вид.1-5,27),кв. 50(вид.1-9),кв. 54(вид.1-3,6-7),</w:t>
            </w:r>
            <w:r w:rsidRPr="00A27C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Кримнівське лісництво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кв. 24(вид.27).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25(вид.69-71),кв. 26(вид.2,6,19-20,26-31,37,43,49),кв. 27(вид.26-34,44),кв. 28(вид.29,54-57),кв. 29(вид.1-3),кв. 39(вид.1),кв. 55(вид.37,44,75-76),кв. 56(вид.46-47,50-51,55-56,64-65,67-70,78-81),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57(вид.1-4,10,16,20-22,63-67,69),кв. 58(вид.1,3-6,16),</w:t>
            </w:r>
            <w:r w:rsidRPr="004134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Пнівненське лісництво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6(вид.18,29,31-33,35,38,44,46-47),</w:t>
            </w:r>
            <w:r w:rsidRPr="004134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Тоболівське лісництво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 6(вид.30,33,35-36,39,43-44),кв. 12(вид.7,36,39),кв. 13(вид.34,37),кв. 20(вид.1,6,9,12),кв. 21(вид.1,9,11,13),кв. 38(вид.58,64-65),кв. 40(вид.1-2,6,9),кв. 43(вид.1,5,8,10,13),кв. 49(вид.41,51,54-55,57,59),</w:t>
            </w:r>
          </w:p>
          <w:p w:rsidR="00CE64A3" w:rsidRDefault="00CE64A3" w:rsidP="005F37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41348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50(вид.1,6,9,11-13,18),кв. 52(вид.49,51,54,57),кв. 55(вид.54,59,61),кв. 56(вид.57),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41348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58(вид.2,6,9,12),</w:t>
            </w:r>
            <w:r w:rsidRPr="004134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Нуйнівське лісництво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41348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 23(вид.13,29,47,51),кв. 43(вид.4,20,25,37-38,42-44),кв. 53(вид.5-9,18-19,27-29,31,35,38-42,47),кв. 63(вид.10-11,13-15),кв.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  <w:r w:rsidRPr="0041348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4(вид.23,25,27,29,</w:t>
            </w:r>
          </w:p>
          <w:p w:rsidR="00CE64A3" w:rsidRDefault="00CE64A3" w:rsidP="005F37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41348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33-35,37,41,43-4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4),</w:t>
            </w:r>
            <w:r w:rsidRPr="004134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Клітицьке лісництво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41348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кв. 2(вид.15,20,28-29,31-37),кв. 3(вид.23-28),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41348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5(вид.2,4,7,11-12),</w:t>
            </w:r>
            <w:r w:rsidRPr="004134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Полицівське лісництво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41348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 1(вид.23,26),кв. 2(вид.1),</w:t>
            </w:r>
            <w:r w:rsidRPr="004134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Велико -</w:t>
            </w:r>
            <w:r w:rsidRPr="0041348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4134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Обзирське лісництво</w:t>
            </w:r>
            <w:r w:rsidRPr="0041348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кв. 41(вид.54),</w:t>
            </w:r>
            <w:r w:rsidRPr="004134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Сошичненське лісництво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41348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кв. 13(вид.11-12),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41348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16(вид.42,44,46-47),кв. 17(вид.1,3,5,7,9,11,13,72),кв. 18(вид.10-11,42),кв. 39(вид.41,54-60),кв. 40(вид.2,7,10,12-13,18-19,25,38,41-42,44,46,48,53-54,59,65,67),кв. 41(вид.68-69),</w:t>
            </w:r>
          </w:p>
          <w:p w:rsidR="00CE64A3" w:rsidRDefault="00CE64A3" w:rsidP="005F37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4134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Карпилівське лісництво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41348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 72(вид.67,72,74,77-80),кв. 76(вид.6,9-20),</w:t>
            </w:r>
          </w:p>
          <w:p w:rsidR="00CE64A3" w:rsidRPr="00413485" w:rsidRDefault="00CE64A3" w:rsidP="005F37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</w:tr>
      <w:tr w:rsidR="00CE64A3" w:rsidRPr="00A2166B">
        <w:trPr>
          <w:trHeight w:val="2430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4A3" w:rsidRPr="005F37E4" w:rsidRDefault="00CE64A3" w:rsidP="005F37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Лісові ділянки 5 і нижче класів бонітету, розташовані у мокрих лісорослинних умовах (А5, В5, С5 та Д5)</w:t>
            </w:r>
          </w:p>
        </w:tc>
        <w:tc>
          <w:tcPr>
            <w:tcW w:w="1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64A3" w:rsidRPr="005F37E4" w:rsidRDefault="00CE64A3" w:rsidP="005F37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Лісові ділянки 5 і нижче класів бонітету, розташовані у мокрих лісорослинних умовах (А5, В5, С5 та Д5), які виділяються під час здійснення лісовпорядкування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64A3" w:rsidRPr="003F0C1E" w:rsidRDefault="00CE64A3" w:rsidP="00EB1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,0</w:t>
            </w:r>
          </w:p>
        </w:tc>
        <w:tc>
          <w:tcPr>
            <w:tcW w:w="2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64A3" w:rsidRPr="00EB1266" w:rsidRDefault="00CE64A3" w:rsidP="005F37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4134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Добренське лісництво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EB126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 55(вид.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77),</w:t>
            </w:r>
            <w:r w:rsidRPr="004134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Бузаківське лісництво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EB126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 23(вид.26),</w:t>
            </w:r>
            <w:r w:rsidRPr="004134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Видертське лісництво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EB126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 48(вид.3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0),</w:t>
            </w:r>
            <w:r w:rsidRPr="004134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Кримнівське лісництво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EB126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 62(вид.12),</w:t>
            </w:r>
            <w:r w:rsidRPr="004134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 xml:space="preserve">Тоболівське лісництво   </w:t>
            </w:r>
            <w:r w:rsidRPr="00EB126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  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EB126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26(вид.2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3),</w:t>
            </w:r>
            <w:r w:rsidRPr="004134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 xml:space="preserve">Клітицьке лісництво </w:t>
            </w:r>
            <w:r w:rsidRPr="00EB126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 34(вид.19),</w:t>
            </w:r>
            <w:r w:rsidRPr="004134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Велико - Обзирське лісництво</w:t>
            </w:r>
            <w:r w:rsidRPr="00EB126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EB126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6(вид.18),кв. 12(вид.8,54),кв. 32(вид.27),кв. 33(вид.49),кв. 42(вид.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2),</w:t>
            </w:r>
            <w:r w:rsidRPr="004134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Сошичненське лісництво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EB126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 52(вид.20),кв. 54(вид.1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1),</w:t>
            </w:r>
            <w:r w:rsidRPr="004134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 xml:space="preserve">Карпилівське лісництво </w:t>
            </w:r>
            <w:r w:rsidRPr="00EB126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кв. 3(вид.11),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EB1266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46(вид.10),кв. 66(вид.48),кв. 71(вид.2),</w:t>
            </w:r>
          </w:p>
        </w:tc>
      </w:tr>
    </w:tbl>
    <w:p w:rsidR="00CE64A3" w:rsidRDefault="00CE64A3">
      <w:pPr>
        <w:rPr>
          <w:lang w:val="uk-UA"/>
        </w:rPr>
      </w:pPr>
    </w:p>
    <w:p w:rsidR="00CE64A3" w:rsidRDefault="00CE64A3">
      <w:pPr>
        <w:rPr>
          <w:lang w:val="uk-UA"/>
        </w:rPr>
      </w:pPr>
    </w:p>
    <w:p w:rsidR="00CE64A3" w:rsidRDefault="00CE64A3">
      <w:pPr>
        <w:rPr>
          <w:lang w:val="uk-UA"/>
        </w:rPr>
      </w:pPr>
    </w:p>
    <w:tbl>
      <w:tblPr>
        <w:tblW w:w="5000" w:type="pct"/>
        <w:tblInd w:w="-106" w:type="dxa"/>
        <w:tblLook w:val="00A0"/>
      </w:tblPr>
      <w:tblGrid>
        <w:gridCol w:w="1792"/>
        <w:gridCol w:w="3605"/>
        <w:gridCol w:w="1153"/>
        <w:gridCol w:w="8236"/>
      </w:tblGrid>
      <w:tr w:rsidR="00CE64A3" w:rsidRPr="00C14799">
        <w:trPr>
          <w:trHeight w:val="1065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4A3" w:rsidRPr="005F37E4" w:rsidRDefault="00CE64A3" w:rsidP="00C6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7E4">
              <w:rPr>
                <w:rFonts w:ascii="Times New Roman" w:hAnsi="Times New Roman" w:cs="Times New Roman"/>
                <w:sz w:val="20"/>
                <w:szCs w:val="20"/>
              </w:rPr>
              <w:t>Найменування та ознаки особливо захисних лісових ділянок</w:t>
            </w:r>
          </w:p>
        </w:tc>
        <w:tc>
          <w:tcPr>
            <w:tcW w:w="1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4A3" w:rsidRPr="005F37E4" w:rsidRDefault="00CE64A3" w:rsidP="00C6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7E4">
              <w:rPr>
                <w:rFonts w:ascii="Times New Roman" w:hAnsi="Times New Roman" w:cs="Times New Roman"/>
                <w:sz w:val="20"/>
                <w:szCs w:val="20"/>
              </w:rPr>
              <w:t>Нормативи виділення особливо захисних лісових ділянок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4A3" w:rsidRPr="003F0C1E" w:rsidRDefault="00CE64A3" w:rsidP="00C6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7E4">
              <w:rPr>
                <w:rFonts w:ascii="Times New Roman" w:hAnsi="Times New Roman" w:cs="Times New Roman"/>
                <w:sz w:val="20"/>
                <w:szCs w:val="20"/>
              </w:rPr>
              <w:t>Площа, обчислена за норма</w:t>
            </w:r>
            <w:r w:rsidRPr="003F0C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  <w:r w:rsidRPr="005F37E4">
              <w:rPr>
                <w:rFonts w:ascii="Times New Roman" w:hAnsi="Times New Roman" w:cs="Times New Roman"/>
                <w:sz w:val="20"/>
                <w:szCs w:val="20"/>
              </w:rPr>
              <w:t xml:space="preserve">вами, </w:t>
            </w:r>
          </w:p>
          <w:p w:rsidR="00CE64A3" w:rsidRPr="003F0C1E" w:rsidRDefault="00CE64A3" w:rsidP="00C6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F37E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ект</w:t>
            </w:r>
            <w:r w:rsidRPr="005F37E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рів</w:t>
            </w:r>
          </w:p>
        </w:tc>
        <w:tc>
          <w:tcPr>
            <w:tcW w:w="2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4A3" w:rsidRPr="005F37E4" w:rsidRDefault="00CE64A3" w:rsidP="00C6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Місце</w:t>
            </w:r>
            <w:r w:rsidRPr="005F37E4">
              <w:rPr>
                <w:rFonts w:ascii="Times New Roman" w:hAnsi="Times New Roman" w:cs="Times New Roman"/>
                <w:sz w:val="20"/>
                <w:szCs w:val="20"/>
              </w:rPr>
              <w:t>знаходження особливо захисних лісових ділянок (лісництво, квартал, виділ)</w:t>
            </w:r>
          </w:p>
        </w:tc>
      </w:tr>
      <w:tr w:rsidR="00CE64A3" w:rsidRPr="00413485">
        <w:trPr>
          <w:trHeight w:val="6240"/>
        </w:trPr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4A3" w:rsidRPr="005F37E4" w:rsidRDefault="00CE64A3" w:rsidP="005F37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Лісові ділянки навколо боліт площею 1 гектар і більше 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64A3" w:rsidRPr="005F37E4" w:rsidRDefault="00CE64A3" w:rsidP="005F37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Лісові ділянки шириною 50 метрів навколо боліт площею 1 гектар і більше, які виділяються під час здійснення лісовпорядкування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64A3" w:rsidRPr="005F37E4" w:rsidRDefault="00CE64A3" w:rsidP="00EB1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764,5</w:t>
            </w:r>
          </w:p>
        </w:tc>
        <w:tc>
          <w:tcPr>
            <w:tcW w:w="2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64A3" w:rsidRPr="00413485" w:rsidRDefault="00CE64A3" w:rsidP="005F37E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4134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Добренське лісництво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кв. 2(вид.85),кв. 5(вид.35-37,44-53),кв. 7(вид.20,32-35),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17(вид.76),кв. 19(вид.21,58-61),кв. 20(вид.47),кв. 27(вид.21,60-63),кв. 31(вид.6,41-44),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39(вид.61-62,64-65),кв. 46(вид.71-72),</w:t>
            </w:r>
            <w:r w:rsidRPr="004134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Бузаківське лісництво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кв. 5(вид.44-45),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6(вид.28),кв. 10(вид.27),кв. 13(вид.65),кв. 16(вид.11,22),кв. 17(вид.51,53),кв. 19(вид.33,50-53),кв. 24(вид.49),кв. 34(вид.114),кв. 36(вид.3,5,91),кв. 51(вид.40,46,75-77),кв. 57(вид.57),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60(вид.45),</w:t>
            </w:r>
            <w:r w:rsidRPr="004134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Видертське лісництво 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кв. 1(вид.2-3,5,18-20,22,35-36,45,48-59),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41348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4(вид.2,12,44-45),кв. 5(вид.1,43),кв. 6(вид.40,59-61),кв. 8(вид.59-61),кв. 12(вид.35-41),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41348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13(вид.49-50),кв. 14(вид.24-27,31-33,47-55),кв. 15(вид.16,18),кв. 20(вид.35,62-63),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41348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22(вид.17,20-21,53-59),кв. 23(вид.15,17-19,33,42,45,71-73),кв. 25(вид.35,64-66),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41348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27(вид.10,21,55-59),кв. 37(вид.19,47-49),кв. 38(вид.8,50-59),кв. 39(вид.30-31),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41348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41(вид.24,33-35),кв. 42(вид.15-19),кв. 43(вид.24-26,32-36),кв. 44(вид.29,50-52),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41348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46(вид.1,99-100),кв. 51(вид.8,72-84),</w:t>
            </w:r>
            <w:r w:rsidRPr="00B7242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 xml:space="preserve">Кримнівське лісництво </w:t>
            </w:r>
            <w:r w:rsidRPr="0041348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кв. 6(вид.14-16),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41348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39(вид.57-61),кв. 41(вид.43,51,69-76),кв. 52(вид.24,30,97-98),кв. 62(вид.10,13),Пнівненське </w:t>
            </w:r>
            <w:r w:rsidRPr="00B7242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лісництво</w:t>
            </w:r>
            <w:r w:rsidRPr="0041348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кв. 3(вид.16,18,35-38,51,92-94),кв. 12(вид.91-97),кв. 14(вид.43-46),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41348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21(вид.1,3,5),кв. 22(вид.48),кв. 25(вид.20,27,39,46-47),кв. 34(вид.8,22),кв. 38(вид.37-39,77-80),кв. 41(вид.15,45-46),кв. 42(вид.63),кв. 43(вид.8-9,56-59),</w:t>
            </w:r>
            <w:r w:rsidRPr="00B7242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 xml:space="preserve">Тоболівське лісництво   </w:t>
            </w:r>
            <w:r w:rsidRPr="0041348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41348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4(вид.42-45),кв. 22(вид.52-53),кв. 24(вид.5,31-35),кв. 35(вид.7,32-38),кв. 43(вид.45-46),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41348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45(вид.61-67),</w:t>
            </w:r>
            <w:r w:rsidRPr="00B7242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Нуйнівське лісництво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41348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кв. 2(вид.1,3,6-7,12,18,23-25),кв. 7(вид.30-33),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41348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8(вид.22,32),кв. 12(вид.24,27,40-41),кв. 13(вид.43-44),кв. 15(вид.44),кв. 18(вид.28-32),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41348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19(вид.19-20),кв. 20(вид.46),кв. 22(вид.74),кв. 23(вид.79),кв. 25(вид.38-40),кв. 39(вид.64-66),кв. 43(вид.13,50-52),</w:t>
            </w:r>
            <w:r w:rsidRPr="00B7242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Полицівське лісництво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41348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кв. 6(вид.39),кв. 8(вид.71-72),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41348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13(вид.33),кв. 14(вид.61),кв. 15(вид.2),кв. 17(вид.19-20,23-25),кв. 50(вид.53,55-57),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41348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54(вид.26),кв. 56(вид.8-9),</w:t>
            </w:r>
            <w:r w:rsidRPr="00B7242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 xml:space="preserve">Боровненське ліництво </w:t>
            </w:r>
            <w:r w:rsidRPr="0041348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кв. 7(вид.31,46-53,57-58),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41348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10(вид.40,106-110),кв. 17(вид.63-69),кв. 20(вид.68-70),кв. 24(вид.3-4,8,18,45-47,49-54,56-66),кв. 25(вид.53-55),кв. 31(вид.104-109),кв. 32(вид.86-87),кв. 34(вид.16-20),</w:t>
            </w:r>
            <w:r w:rsidRPr="00B7242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Велико -</w:t>
            </w:r>
            <w:r w:rsidRPr="0041348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B7242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Обзирське лісництво</w:t>
            </w:r>
            <w:r w:rsidRPr="0041348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кв. 1(вид.35,38,68-70),кв. 6(вид.3,5,41-42),кв. 11(вид.56-57),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41348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19(вид.64),кв. 22(вид.15,19,27-28,81-82),кв. 31(вид.9,34-37),кв. 32(вид.11,16,19,26,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35-39)</w:t>
            </w:r>
            <w:r w:rsidRPr="0041348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</w:p>
        </w:tc>
      </w:tr>
    </w:tbl>
    <w:p w:rsidR="00CE64A3" w:rsidRDefault="00CE64A3">
      <w:pPr>
        <w:rPr>
          <w:lang w:val="uk-UA"/>
        </w:rPr>
      </w:pPr>
    </w:p>
    <w:p w:rsidR="00CE64A3" w:rsidRDefault="00CE64A3">
      <w:pPr>
        <w:rPr>
          <w:lang w:val="uk-UA"/>
        </w:rPr>
      </w:pPr>
    </w:p>
    <w:p w:rsidR="00CE64A3" w:rsidRDefault="00CE64A3">
      <w:pPr>
        <w:rPr>
          <w:lang w:val="uk-UA"/>
        </w:rPr>
      </w:pPr>
    </w:p>
    <w:tbl>
      <w:tblPr>
        <w:tblW w:w="5000" w:type="pct"/>
        <w:tblInd w:w="-106" w:type="dxa"/>
        <w:tblLook w:val="00A0"/>
      </w:tblPr>
      <w:tblGrid>
        <w:gridCol w:w="1792"/>
        <w:gridCol w:w="3605"/>
        <w:gridCol w:w="1153"/>
        <w:gridCol w:w="8236"/>
      </w:tblGrid>
      <w:tr w:rsidR="00CE64A3" w:rsidRPr="00C14799">
        <w:trPr>
          <w:trHeight w:val="1065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4A3" w:rsidRPr="005F37E4" w:rsidRDefault="00CE64A3" w:rsidP="00C6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7E4">
              <w:rPr>
                <w:rFonts w:ascii="Times New Roman" w:hAnsi="Times New Roman" w:cs="Times New Roman"/>
                <w:sz w:val="20"/>
                <w:szCs w:val="20"/>
              </w:rPr>
              <w:t>Найменування та ознаки особливо захисних лісових ділянок</w:t>
            </w:r>
          </w:p>
        </w:tc>
        <w:tc>
          <w:tcPr>
            <w:tcW w:w="1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4A3" w:rsidRPr="005F37E4" w:rsidRDefault="00CE64A3" w:rsidP="00C6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7E4">
              <w:rPr>
                <w:rFonts w:ascii="Times New Roman" w:hAnsi="Times New Roman" w:cs="Times New Roman"/>
                <w:sz w:val="20"/>
                <w:szCs w:val="20"/>
              </w:rPr>
              <w:t>Нормативи виділення особливо захисних лісових ділянок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4A3" w:rsidRPr="003F0C1E" w:rsidRDefault="00CE64A3" w:rsidP="00C6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7E4">
              <w:rPr>
                <w:rFonts w:ascii="Times New Roman" w:hAnsi="Times New Roman" w:cs="Times New Roman"/>
                <w:sz w:val="20"/>
                <w:szCs w:val="20"/>
              </w:rPr>
              <w:t>Площа, обчислена за норма</w:t>
            </w:r>
            <w:r w:rsidRPr="003F0C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  <w:r w:rsidRPr="005F37E4">
              <w:rPr>
                <w:rFonts w:ascii="Times New Roman" w:hAnsi="Times New Roman" w:cs="Times New Roman"/>
                <w:sz w:val="20"/>
                <w:szCs w:val="20"/>
              </w:rPr>
              <w:t xml:space="preserve">вами, </w:t>
            </w:r>
          </w:p>
          <w:p w:rsidR="00CE64A3" w:rsidRPr="003F0C1E" w:rsidRDefault="00CE64A3" w:rsidP="00C6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F37E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ект</w:t>
            </w:r>
            <w:r w:rsidRPr="005F37E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рів</w:t>
            </w:r>
          </w:p>
        </w:tc>
        <w:tc>
          <w:tcPr>
            <w:tcW w:w="2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4A3" w:rsidRPr="005F37E4" w:rsidRDefault="00CE64A3" w:rsidP="00C6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Місце</w:t>
            </w:r>
            <w:r w:rsidRPr="005F37E4">
              <w:rPr>
                <w:rFonts w:ascii="Times New Roman" w:hAnsi="Times New Roman" w:cs="Times New Roman"/>
                <w:sz w:val="20"/>
                <w:szCs w:val="20"/>
              </w:rPr>
              <w:t>знаходження особливо захисних лісових ділянок (лісництво, квартал, виділ)</w:t>
            </w:r>
          </w:p>
        </w:tc>
      </w:tr>
      <w:tr w:rsidR="00CE64A3" w:rsidRPr="00C14799">
        <w:trPr>
          <w:trHeight w:val="2505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4A3" w:rsidRPr="005F37E4" w:rsidRDefault="00CE64A3" w:rsidP="005F37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64A3" w:rsidRPr="005F37E4" w:rsidRDefault="00CE64A3" w:rsidP="005F37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64A3" w:rsidRPr="005F37E4" w:rsidRDefault="00CE64A3" w:rsidP="005F37E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64A3" w:rsidRPr="005F37E4" w:rsidRDefault="00CE64A3" w:rsidP="005F37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42(вид.4,7,39-41),кв. 46(вид.3,64-68),кв. 48(вид.28-31),кв. 49(вид.19,21,30,32-33,78-82),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51(вид.47,85-87),кв. 53(вид.2,38-41),кв. 54(вид.5-6,48),</w:t>
            </w:r>
            <w:r w:rsidRPr="00B7242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Сошичненське лісництво  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5(вид.38),кв. 13(вид.7,67-68),кв. 17(вид.14,80),кв. 27(вид.11,17),кв. 33(вид.39,62-68),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34(вид.7,15,38-49,51),кв. 36(вид.78-80),кв. 37(вид.44-47,49-51),кв. 38(вид.8,29-32),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39(вид.71-74),кв. 43(вид.32,71-73),кв. 46(вид.31-36,39,43),кв. 48(вид.42,44),</w:t>
            </w:r>
            <w:r w:rsidRPr="00B7242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Карпилівське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7242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лісництво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кв. 21(вид.54),кв. 25(вид.15-16),кв. 26(вид.3,39-40),кв. 27(вид.1),кв. 30(вид.7,9,23-25),кв. 33(вид.22,30,32,34),кв. 42(вид.6,9,27-30),кв. 49(вид.27,47-49),кв. 53(вид.44,48-50),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59(вид.10,16,19,24-25,27,52-56),кв. 60(вид.63),кв. 62(вид.6,39,56-62),кв. 66(вид.14-15,51,55,74-76),кв. 67(вид.12-13,16-17,19,35-36,38,42,52,58,63-66),кв. 68(вид.47,58),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кв.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70(вид.49),кв. 71(вид.9,21,34),кв. 72(вид.29-30,44,46,49,69,84-89),кв. 74(вид.2,44),</w:t>
            </w:r>
          </w:p>
        </w:tc>
      </w:tr>
      <w:tr w:rsidR="00CE64A3" w:rsidRPr="00C14799">
        <w:trPr>
          <w:trHeight w:val="1845"/>
        </w:trPr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4A3" w:rsidRDefault="00CE64A3" w:rsidP="005F37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Ліс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ові ділянки на схилах ярів, балок, обривів,</w:t>
            </w:r>
          </w:p>
          <w:p w:rsidR="00CE64A3" w:rsidRPr="005F37E4" w:rsidRDefault="00CE64A3" w:rsidP="005F37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осипів і зсувів</w:t>
            </w:r>
          </w:p>
        </w:tc>
        <w:tc>
          <w:tcPr>
            <w:tcW w:w="12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64A3" w:rsidRPr="005F37E4" w:rsidRDefault="00CE64A3" w:rsidP="005F37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Лісові ділянки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 що прилягають до брівки  яру, балки, обриву, осипу чи зсуву на відстані 100 метрів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64A3" w:rsidRPr="005F37E4" w:rsidRDefault="00CE64A3" w:rsidP="00EB12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19,4</w:t>
            </w:r>
          </w:p>
        </w:tc>
        <w:tc>
          <w:tcPr>
            <w:tcW w:w="2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64A3" w:rsidRPr="005F37E4" w:rsidRDefault="00CE64A3" w:rsidP="005F37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242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Кримнівське лісництво 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 3(вид.24),кв. 5(вид.19),кв. 55(вид.52),</w:t>
            </w:r>
            <w:r w:rsidRPr="00B7242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Полицівське лісництво</w:t>
            </w: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кв. 2(вид.45),кв. 48(вид.8),</w:t>
            </w:r>
          </w:p>
        </w:tc>
      </w:tr>
      <w:tr w:rsidR="00CE64A3" w:rsidRPr="00C14799">
        <w:trPr>
          <w:trHeight w:val="450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4A3" w:rsidRPr="005F37E4" w:rsidRDefault="00CE64A3" w:rsidP="005F37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Разом</w:t>
            </w:r>
          </w:p>
        </w:tc>
        <w:tc>
          <w:tcPr>
            <w:tcW w:w="12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E64A3" w:rsidRPr="005F37E4" w:rsidRDefault="00CE64A3" w:rsidP="005F37E4">
            <w:pPr>
              <w:spacing w:after="0" w:line="240" w:lineRule="auto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F37E4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64A3" w:rsidRPr="005F37E4" w:rsidRDefault="00CE64A3" w:rsidP="00EB1266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F37E4">
              <w:rPr>
                <w:rFonts w:ascii="Arial CYR" w:hAnsi="Arial CYR" w:cs="Arial CYR"/>
                <w:color w:val="000000"/>
                <w:sz w:val="20"/>
                <w:szCs w:val="20"/>
              </w:rPr>
              <w:t>19,4</w:t>
            </w:r>
          </w:p>
        </w:tc>
        <w:tc>
          <w:tcPr>
            <w:tcW w:w="2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64A3" w:rsidRPr="005F37E4" w:rsidRDefault="00CE64A3" w:rsidP="005F37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E64A3" w:rsidRPr="00C14799">
        <w:trPr>
          <w:trHeight w:val="264"/>
        </w:trPr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64A3" w:rsidRPr="005F37E4" w:rsidRDefault="00CE64A3" w:rsidP="005F37E4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5F37E4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Усього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64A3" w:rsidRPr="005F37E4" w:rsidRDefault="00CE64A3" w:rsidP="005F37E4">
            <w:pPr>
              <w:spacing w:after="0" w:line="240" w:lineRule="auto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F37E4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64A3" w:rsidRPr="005F37E4" w:rsidRDefault="00CE64A3" w:rsidP="00EB1266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5F37E4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3484,7</w:t>
            </w:r>
          </w:p>
        </w:tc>
        <w:tc>
          <w:tcPr>
            <w:tcW w:w="2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64A3" w:rsidRPr="005F37E4" w:rsidRDefault="00CE64A3" w:rsidP="005F37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E64A3" w:rsidRPr="00C14799">
        <w:trPr>
          <w:trHeight w:val="264"/>
        </w:trPr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64A3" w:rsidRPr="005F37E4" w:rsidRDefault="00CE64A3" w:rsidP="005F37E4">
            <w:pPr>
              <w:spacing w:after="0" w:line="240" w:lineRule="auto"/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12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64A3" w:rsidRPr="005F37E4" w:rsidRDefault="00CE64A3" w:rsidP="005F37E4">
            <w:pPr>
              <w:spacing w:after="0" w:line="240" w:lineRule="auto"/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64A3" w:rsidRPr="005F37E4" w:rsidRDefault="00CE64A3" w:rsidP="005F37E4">
            <w:pPr>
              <w:spacing w:after="0" w:line="240" w:lineRule="auto"/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2785" w:type="pct"/>
            <w:tcBorders>
              <w:top w:val="nil"/>
              <w:left w:val="nil"/>
              <w:bottom w:val="nil"/>
              <w:right w:val="nil"/>
            </w:tcBorders>
          </w:tcPr>
          <w:p w:rsidR="00CE64A3" w:rsidRPr="005F37E4" w:rsidRDefault="00CE64A3" w:rsidP="005F37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CE64A3" w:rsidRPr="00F03A07" w:rsidRDefault="00CE64A3">
      <w:pPr>
        <w:rPr>
          <w:lang w:val="uk-UA"/>
        </w:rPr>
      </w:pPr>
    </w:p>
    <w:sectPr w:rsidR="00CE64A3" w:rsidRPr="00F03A07" w:rsidSect="003F0C1E">
      <w:pgSz w:w="16838" w:h="11906" w:orient="landscape"/>
      <w:pgMar w:top="102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mirrorMargin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37E4"/>
    <w:rsid w:val="000B2857"/>
    <w:rsid w:val="000E4A3E"/>
    <w:rsid w:val="00141788"/>
    <w:rsid w:val="001508BB"/>
    <w:rsid w:val="001953C2"/>
    <w:rsid w:val="00255BAA"/>
    <w:rsid w:val="00283B6D"/>
    <w:rsid w:val="00287C69"/>
    <w:rsid w:val="002C7C22"/>
    <w:rsid w:val="003952D3"/>
    <w:rsid w:val="003F0C1E"/>
    <w:rsid w:val="00413485"/>
    <w:rsid w:val="00514701"/>
    <w:rsid w:val="00517041"/>
    <w:rsid w:val="00570436"/>
    <w:rsid w:val="00571041"/>
    <w:rsid w:val="005F37E4"/>
    <w:rsid w:val="006A34DA"/>
    <w:rsid w:val="00777B39"/>
    <w:rsid w:val="00855CF2"/>
    <w:rsid w:val="0087392F"/>
    <w:rsid w:val="008A376B"/>
    <w:rsid w:val="00953014"/>
    <w:rsid w:val="00A2166B"/>
    <w:rsid w:val="00A27C63"/>
    <w:rsid w:val="00AA754A"/>
    <w:rsid w:val="00AB4840"/>
    <w:rsid w:val="00B023DF"/>
    <w:rsid w:val="00B72425"/>
    <w:rsid w:val="00BF6DFA"/>
    <w:rsid w:val="00C14799"/>
    <w:rsid w:val="00C40E22"/>
    <w:rsid w:val="00C643CE"/>
    <w:rsid w:val="00CE64A3"/>
    <w:rsid w:val="00EA2BA6"/>
    <w:rsid w:val="00EB1266"/>
    <w:rsid w:val="00EF3167"/>
    <w:rsid w:val="00F03A07"/>
    <w:rsid w:val="00F61E09"/>
    <w:rsid w:val="00FC4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788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60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105</TotalTime>
  <Pages>6</Pages>
  <Words>2227</Words>
  <Characters>12698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Kiev9</dc:creator>
  <cp:keywords/>
  <dc:description/>
  <cp:lastModifiedBy>Kiev_Sulza</cp:lastModifiedBy>
  <cp:revision>14</cp:revision>
  <cp:lastPrinted>2023-12-08T06:48:00Z</cp:lastPrinted>
  <dcterms:created xsi:type="dcterms:W3CDTF">2023-12-07T07:58:00Z</dcterms:created>
  <dcterms:modified xsi:type="dcterms:W3CDTF">2023-12-08T06:48:00Z</dcterms:modified>
</cp:coreProperties>
</file>